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24AEF77B" w:rsidR="005B549F" w:rsidRDefault="00E9243F" w:rsidP="00464C0D">
      <w:pPr>
        <w:pStyle w:val="Title"/>
      </w:pPr>
      <w:r>
        <w:t>Equipment Study</w:t>
      </w:r>
    </w:p>
    <w:p w14:paraId="51061A82" w14:textId="77777777" w:rsidR="00A5573D" w:rsidRPr="00A5573D" w:rsidRDefault="00A5573D" w:rsidP="00A5573D">
      <w:pPr>
        <w:rPr>
          <w:b/>
          <w:bCs/>
        </w:rPr>
      </w:pPr>
      <w:r w:rsidRPr="00A5573D">
        <w:rPr>
          <w:b/>
          <w:bCs/>
        </w:rPr>
        <w:t>Tillage Equipment Study on V Chisels</w:t>
      </w:r>
    </w:p>
    <w:p w14:paraId="7233CE08" w14:textId="77777777" w:rsidR="00A5573D" w:rsidRPr="00A5573D" w:rsidRDefault="00A5573D" w:rsidP="00A5573D">
      <w:pPr>
        <w:rPr>
          <w:b/>
          <w:bCs/>
        </w:rPr>
      </w:pPr>
    </w:p>
    <w:p w14:paraId="4873FCD2" w14:textId="77777777" w:rsidR="00A5573D" w:rsidRPr="00A5573D" w:rsidRDefault="00A5573D" w:rsidP="00A5573D">
      <w:pPr>
        <w:numPr>
          <w:ilvl w:val="0"/>
          <w:numId w:val="37"/>
        </w:numPr>
      </w:pPr>
      <w:r w:rsidRPr="00A5573D">
        <w:t>What is the equipment number or identification of the chisel being studied?</w:t>
      </w:r>
    </w:p>
    <w:p w14:paraId="24B6DE21" w14:textId="77777777" w:rsidR="00A5573D" w:rsidRPr="00A5573D" w:rsidRDefault="00A5573D" w:rsidP="00A5573D"/>
    <w:p w14:paraId="167469AA" w14:textId="77777777" w:rsidR="00A5573D" w:rsidRPr="00A5573D" w:rsidRDefault="00A5573D" w:rsidP="00A5573D">
      <w:pPr>
        <w:numPr>
          <w:ilvl w:val="0"/>
          <w:numId w:val="37"/>
        </w:numPr>
      </w:pPr>
      <w:r w:rsidRPr="00A5573D">
        <w:t>Who is the manufacturer and what is the model of the equipment?</w:t>
      </w:r>
    </w:p>
    <w:p w14:paraId="0B0651CA" w14:textId="77777777" w:rsidR="00A5573D" w:rsidRPr="00A5573D" w:rsidRDefault="00A5573D" w:rsidP="00A5573D"/>
    <w:p w14:paraId="0C7C5A40" w14:textId="77777777" w:rsidR="00A5573D" w:rsidRPr="00A5573D" w:rsidRDefault="00A5573D" w:rsidP="00A5573D">
      <w:pPr>
        <w:numPr>
          <w:ilvl w:val="0"/>
          <w:numId w:val="37"/>
        </w:numPr>
      </w:pPr>
      <w:r w:rsidRPr="00A5573D">
        <w:t>What is the type of chisel being studied?</w:t>
      </w:r>
    </w:p>
    <w:p w14:paraId="199EEEA4" w14:textId="77777777" w:rsidR="00A5573D" w:rsidRPr="00A5573D" w:rsidRDefault="00A5573D" w:rsidP="00A5573D"/>
    <w:p w14:paraId="0135D58F" w14:textId="77777777" w:rsidR="00A5573D" w:rsidRPr="00A5573D" w:rsidRDefault="00A5573D" w:rsidP="00A5573D">
      <w:pPr>
        <w:numPr>
          <w:ilvl w:val="0"/>
          <w:numId w:val="37"/>
        </w:numPr>
      </w:pPr>
      <w:r w:rsidRPr="00A5573D">
        <w:t>What is the approximate weight of the implement?</w:t>
      </w:r>
    </w:p>
    <w:p w14:paraId="094E8979" w14:textId="77777777" w:rsidR="00A5573D" w:rsidRPr="00A5573D" w:rsidRDefault="00A5573D" w:rsidP="00A5573D"/>
    <w:p w14:paraId="24FC951E" w14:textId="77777777" w:rsidR="00A5573D" w:rsidRPr="00A5573D" w:rsidRDefault="00A5573D" w:rsidP="00A5573D">
      <w:pPr>
        <w:numPr>
          <w:ilvl w:val="0"/>
          <w:numId w:val="37"/>
        </w:numPr>
      </w:pPr>
      <w:r w:rsidRPr="00A5573D">
        <w:t>How much drawbar horse power is required to pull this equipment?</w:t>
      </w:r>
    </w:p>
    <w:p w14:paraId="08F15AAF" w14:textId="77777777" w:rsidR="00A5573D" w:rsidRPr="00A5573D" w:rsidRDefault="00A5573D" w:rsidP="00A5573D"/>
    <w:p w14:paraId="2E309EF0" w14:textId="77777777" w:rsidR="00A5573D" w:rsidRPr="00A5573D" w:rsidRDefault="00A5573D" w:rsidP="00A5573D">
      <w:pPr>
        <w:numPr>
          <w:ilvl w:val="0"/>
          <w:numId w:val="37"/>
        </w:numPr>
      </w:pPr>
      <w:r w:rsidRPr="00A5573D">
        <w:t>What is the proper use of this chisel?</w:t>
      </w:r>
    </w:p>
    <w:p w14:paraId="1A4E3797" w14:textId="77777777" w:rsidR="00A5573D" w:rsidRPr="00A5573D" w:rsidRDefault="00A5573D" w:rsidP="00A5573D"/>
    <w:p w14:paraId="45B7683F" w14:textId="77777777" w:rsidR="00A5573D" w:rsidRPr="00A5573D" w:rsidRDefault="00A5573D" w:rsidP="00A5573D">
      <w:pPr>
        <w:numPr>
          <w:ilvl w:val="0"/>
          <w:numId w:val="37"/>
        </w:numPr>
      </w:pPr>
      <w:r w:rsidRPr="00A5573D">
        <w:t>What is size of the frame?</w:t>
      </w:r>
    </w:p>
    <w:p w14:paraId="2827068D" w14:textId="77777777" w:rsidR="00A5573D" w:rsidRPr="00A5573D" w:rsidRDefault="00A5573D" w:rsidP="00A5573D"/>
    <w:p w14:paraId="7C33204B" w14:textId="77777777" w:rsidR="00A5573D" w:rsidRPr="00A5573D" w:rsidRDefault="00A5573D" w:rsidP="00A5573D">
      <w:pPr>
        <w:numPr>
          <w:ilvl w:val="0"/>
          <w:numId w:val="37"/>
        </w:numPr>
      </w:pPr>
      <w:r w:rsidRPr="00A5573D">
        <w:t>What is the size of the hitch mechanism?</w:t>
      </w:r>
    </w:p>
    <w:p w14:paraId="506ACB9D" w14:textId="77777777" w:rsidR="00A5573D" w:rsidRPr="00A5573D" w:rsidRDefault="00A5573D" w:rsidP="00A5573D"/>
    <w:p w14:paraId="2C12354E" w14:textId="77777777" w:rsidR="00A5573D" w:rsidRPr="00A5573D" w:rsidRDefault="00A5573D" w:rsidP="00A5573D">
      <w:pPr>
        <w:numPr>
          <w:ilvl w:val="0"/>
          <w:numId w:val="37"/>
        </w:numPr>
      </w:pPr>
      <w:r w:rsidRPr="00A5573D">
        <w:t>What is the effective size of this chisel?</w:t>
      </w:r>
    </w:p>
    <w:p w14:paraId="5193C10F" w14:textId="77777777" w:rsidR="00A5573D" w:rsidRPr="00A5573D" w:rsidRDefault="00A5573D" w:rsidP="00A5573D"/>
    <w:p w14:paraId="2C62407B" w14:textId="77777777" w:rsidR="00A5573D" w:rsidRPr="00A5573D" w:rsidRDefault="00A5573D" w:rsidP="00A5573D">
      <w:pPr>
        <w:numPr>
          <w:ilvl w:val="0"/>
          <w:numId w:val="37"/>
        </w:numPr>
      </w:pPr>
      <w:r w:rsidRPr="00A5573D">
        <w:t>How deep will this chisel work?</w:t>
      </w:r>
    </w:p>
    <w:p w14:paraId="505074F7" w14:textId="77777777" w:rsidR="00A5573D" w:rsidRPr="00A5573D" w:rsidRDefault="00A5573D" w:rsidP="00A5573D"/>
    <w:p w14:paraId="39A4101B" w14:textId="77777777" w:rsidR="00A5573D" w:rsidRPr="00A5573D" w:rsidRDefault="00A5573D" w:rsidP="00A5573D">
      <w:pPr>
        <w:numPr>
          <w:ilvl w:val="0"/>
          <w:numId w:val="37"/>
        </w:numPr>
      </w:pPr>
      <w:r w:rsidRPr="00A5573D">
        <w:t>What is the length and width of the shanks?</w:t>
      </w:r>
    </w:p>
    <w:p w14:paraId="660AB69F" w14:textId="77777777" w:rsidR="00A5573D" w:rsidRPr="00A5573D" w:rsidRDefault="00A5573D" w:rsidP="00A5573D"/>
    <w:p w14:paraId="440CD14C" w14:textId="77777777" w:rsidR="00A5573D" w:rsidRPr="00A5573D" w:rsidRDefault="00A5573D" w:rsidP="00A5573D">
      <w:pPr>
        <w:numPr>
          <w:ilvl w:val="0"/>
          <w:numId w:val="37"/>
        </w:numPr>
      </w:pPr>
      <w:r w:rsidRPr="00A5573D">
        <w:t>Are the points replaceable?</w:t>
      </w:r>
    </w:p>
    <w:p w14:paraId="3AC61ACA" w14:textId="77777777" w:rsidR="00A5573D" w:rsidRPr="00A5573D" w:rsidRDefault="00A5573D" w:rsidP="00A5573D"/>
    <w:p w14:paraId="5CFE8A7A" w14:textId="77777777" w:rsidR="00A5573D" w:rsidRPr="00A5573D" w:rsidRDefault="00A5573D" w:rsidP="00A5573D">
      <w:pPr>
        <w:numPr>
          <w:ilvl w:val="0"/>
          <w:numId w:val="37"/>
        </w:numPr>
      </w:pPr>
      <w:r w:rsidRPr="00A5573D">
        <w:t>Are the shanks replaceable?</w:t>
      </w:r>
    </w:p>
    <w:p w14:paraId="2C135505" w14:textId="77777777" w:rsidR="00A5573D" w:rsidRPr="00A5573D" w:rsidRDefault="00A5573D" w:rsidP="00A5573D"/>
    <w:p w14:paraId="7CB16D77" w14:textId="77777777" w:rsidR="00A5573D" w:rsidRPr="00A5573D" w:rsidRDefault="00A5573D" w:rsidP="00A5573D">
      <w:pPr>
        <w:numPr>
          <w:ilvl w:val="0"/>
          <w:numId w:val="37"/>
        </w:numPr>
      </w:pPr>
      <w:r w:rsidRPr="00A5573D">
        <w:t>What grade and size are the shear bolts?</w:t>
      </w:r>
    </w:p>
    <w:p w14:paraId="3DC16777" w14:textId="77777777" w:rsidR="00A5573D" w:rsidRPr="00A5573D" w:rsidRDefault="00A5573D" w:rsidP="00A5573D"/>
    <w:p w14:paraId="3FAB162C" w14:textId="77777777" w:rsidR="00A5573D" w:rsidRPr="00A5573D" w:rsidRDefault="00A5573D" w:rsidP="00A5573D">
      <w:pPr>
        <w:numPr>
          <w:ilvl w:val="0"/>
          <w:numId w:val="37"/>
        </w:numPr>
      </w:pPr>
      <w:r w:rsidRPr="00A5573D">
        <w:t>What is the spacing of the standards?</w:t>
      </w:r>
    </w:p>
    <w:p w14:paraId="217E7CF0" w14:textId="77777777" w:rsidR="00A5573D" w:rsidRPr="00A5573D" w:rsidRDefault="00A5573D" w:rsidP="00A5573D"/>
    <w:p w14:paraId="0C8BCCB2" w14:textId="77777777" w:rsidR="00A5573D" w:rsidRPr="00A5573D" w:rsidRDefault="00A5573D" w:rsidP="00A5573D">
      <w:pPr>
        <w:numPr>
          <w:ilvl w:val="0"/>
          <w:numId w:val="37"/>
        </w:numPr>
      </w:pPr>
      <w:r w:rsidRPr="00A5573D">
        <w:t>Can the spacing of the standards be altered?</w:t>
      </w:r>
    </w:p>
    <w:p w14:paraId="6A388368" w14:textId="77777777" w:rsidR="00A5573D" w:rsidRPr="00A5573D" w:rsidRDefault="00A5573D" w:rsidP="00A5573D"/>
    <w:p w14:paraId="15161635" w14:textId="77777777" w:rsidR="00A5573D" w:rsidRPr="00A5573D" w:rsidRDefault="00A5573D" w:rsidP="00A5573D">
      <w:pPr>
        <w:numPr>
          <w:ilvl w:val="0"/>
          <w:numId w:val="37"/>
        </w:numPr>
      </w:pPr>
      <w:r w:rsidRPr="00A5573D">
        <w:t>What is the style of the shanks?</w:t>
      </w:r>
    </w:p>
    <w:p w14:paraId="0B5EB88A" w14:textId="77777777" w:rsidR="00A5573D" w:rsidRPr="00A5573D" w:rsidRDefault="00A5573D" w:rsidP="00A5573D"/>
    <w:p w14:paraId="4BDA2BF9" w14:textId="77777777" w:rsidR="00A5573D" w:rsidRPr="00A5573D" w:rsidRDefault="00A5573D" w:rsidP="00A5573D">
      <w:pPr>
        <w:numPr>
          <w:ilvl w:val="0"/>
          <w:numId w:val="37"/>
        </w:numPr>
      </w:pPr>
      <w:r w:rsidRPr="00A5573D">
        <w:t>What are the wear points on this unit?</w:t>
      </w:r>
    </w:p>
    <w:p w14:paraId="0BD5BEE2" w14:textId="77777777" w:rsidR="00A5573D" w:rsidRPr="00A5573D" w:rsidRDefault="00A5573D" w:rsidP="00A5573D"/>
    <w:p w14:paraId="2208AC42" w14:textId="77777777" w:rsidR="00A5573D" w:rsidRPr="00A5573D" w:rsidRDefault="00A5573D" w:rsidP="00A5573D">
      <w:pPr>
        <w:numPr>
          <w:ilvl w:val="0"/>
          <w:numId w:val="37"/>
        </w:numPr>
      </w:pPr>
      <w:r w:rsidRPr="00A5573D">
        <w:t>How is wear minimized?</w:t>
      </w:r>
    </w:p>
    <w:p w14:paraId="41C536BE" w14:textId="77777777" w:rsidR="00A5573D" w:rsidRPr="00A5573D" w:rsidRDefault="00A5573D" w:rsidP="00A5573D"/>
    <w:p w14:paraId="45D1FDE6" w14:textId="77777777" w:rsidR="00A5573D" w:rsidRPr="00A5573D" w:rsidRDefault="00A5573D" w:rsidP="00A5573D">
      <w:pPr>
        <w:numPr>
          <w:ilvl w:val="0"/>
          <w:numId w:val="37"/>
        </w:numPr>
      </w:pPr>
      <w:r w:rsidRPr="00A5573D">
        <w:t>List any problems that this unit has on the back of this sheet.</w:t>
      </w:r>
    </w:p>
    <w:p w14:paraId="24064975" w14:textId="77777777" w:rsidR="00A5573D" w:rsidRPr="00A5573D" w:rsidRDefault="00A5573D" w:rsidP="00A5573D"/>
    <w:p w14:paraId="203CCC5F" w14:textId="77777777" w:rsidR="00A5573D" w:rsidRPr="00A5573D" w:rsidRDefault="00A5573D" w:rsidP="00A5573D">
      <w:pPr>
        <w:numPr>
          <w:ilvl w:val="0"/>
          <w:numId w:val="37"/>
        </w:numPr>
      </w:pPr>
      <w:r w:rsidRPr="00A5573D">
        <w:t>Locate the following parts on this unit:</w:t>
      </w:r>
    </w:p>
    <w:p w14:paraId="57791B32" w14:textId="77777777" w:rsidR="00A5573D" w:rsidRPr="00A5573D" w:rsidRDefault="00A5573D" w:rsidP="00A5573D"/>
    <w:p w14:paraId="5C154054" w14:textId="77777777" w:rsidR="00A5573D" w:rsidRPr="00A5573D" w:rsidRDefault="00A5573D" w:rsidP="00A5573D">
      <w:pPr>
        <w:numPr>
          <w:ilvl w:val="1"/>
          <w:numId w:val="37"/>
        </w:numPr>
      </w:pPr>
      <w:r w:rsidRPr="00A5573D">
        <w:t>Lower link hitch points</w:t>
      </w:r>
    </w:p>
    <w:p w14:paraId="3651B753" w14:textId="77777777" w:rsidR="00A5573D" w:rsidRPr="00A5573D" w:rsidRDefault="00A5573D" w:rsidP="00A5573D">
      <w:pPr>
        <w:numPr>
          <w:ilvl w:val="1"/>
          <w:numId w:val="37"/>
        </w:numPr>
      </w:pPr>
      <w:r w:rsidRPr="00A5573D">
        <w:t>Upper link hitch point</w:t>
      </w:r>
    </w:p>
    <w:p w14:paraId="77F2B8B3" w14:textId="77777777" w:rsidR="00A5573D" w:rsidRPr="00A5573D" w:rsidRDefault="00A5573D" w:rsidP="00A5573D">
      <w:pPr>
        <w:numPr>
          <w:ilvl w:val="1"/>
          <w:numId w:val="37"/>
        </w:numPr>
      </w:pPr>
      <w:r w:rsidRPr="00A5573D">
        <w:t>Main frame</w:t>
      </w:r>
    </w:p>
    <w:p w14:paraId="35A4AB28" w14:textId="77777777" w:rsidR="00A5573D" w:rsidRPr="00A5573D" w:rsidRDefault="00A5573D" w:rsidP="00A5573D">
      <w:pPr>
        <w:numPr>
          <w:ilvl w:val="1"/>
          <w:numId w:val="37"/>
        </w:numPr>
      </w:pPr>
      <w:r w:rsidRPr="00A5573D">
        <w:t>Standards</w:t>
      </w:r>
    </w:p>
    <w:p w14:paraId="0946E863" w14:textId="77777777" w:rsidR="00A5573D" w:rsidRPr="00A5573D" w:rsidRDefault="00A5573D" w:rsidP="00A5573D">
      <w:pPr>
        <w:numPr>
          <w:ilvl w:val="1"/>
          <w:numId w:val="37"/>
        </w:numPr>
      </w:pPr>
      <w:r w:rsidRPr="00A5573D">
        <w:t>Points</w:t>
      </w:r>
    </w:p>
    <w:p w14:paraId="004DE30E" w14:textId="77777777" w:rsidR="00A5573D" w:rsidRPr="00A5573D" w:rsidRDefault="00A5573D" w:rsidP="00A5573D">
      <w:pPr>
        <w:numPr>
          <w:ilvl w:val="1"/>
          <w:numId w:val="37"/>
        </w:numPr>
      </w:pPr>
      <w:r w:rsidRPr="00A5573D">
        <w:t>Gauge wheel</w:t>
      </w:r>
    </w:p>
    <w:p w14:paraId="470C2F55" w14:textId="77777777" w:rsidR="00A5573D" w:rsidRPr="00A5573D" w:rsidRDefault="00A5573D" w:rsidP="00A5573D">
      <w:pPr>
        <w:numPr>
          <w:ilvl w:val="1"/>
          <w:numId w:val="37"/>
        </w:numPr>
      </w:pPr>
      <w:r w:rsidRPr="00A5573D">
        <w:t>Shear bolts</w:t>
      </w:r>
    </w:p>
    <w:p w14:paraId="6758E45A" w14:textId="77777777" w:rsidR="00A5573D" w:rsidRPr="00A5573D" w:rsidRDefault="00A5573D" w:rsidP="00A5573D"/>
    <w:sectPr w:rsidR="00A5573D" w:rsidRPr="00A5573D" w:rsidSect="00DC59D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002CC" w14:textId="77777777" w:rsidR="001A194A" w:rsidRDefault="001A194A" w:rsidP="00CD71D0">
      <w:pPr>
        <w:spacing w:after="0" w:line="240" w:lineRule="auto"/>
      </w:pPr>
      <w:r>
        <w:separator/>
      </w:r>
    </w:p>
  </w:endnote>
  <w:endnote w:type="continuationSeparator" w:id="0">
    <w:p w14:paraId="163234A8" w14:textId="77777777" w:rsidR="001A194A" w:rsidRDefault="001A194A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2E66BE1B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A50DC1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8768E" w14:textId="77777777" w:rsidR="001A194A" w:rsidRDefault="001A194A" w:rsidP="00CD71D0">
      <w:pPr>
        <w:spacing w:after="0" w:line="240" w:lineRule="auto"/>
      </w:pPr>
      <w:r>
        <w:separator/>
      </w:r>
    </w:p>
  </w:footnote>
  <w:footnote w:type="continuationSeparator" w:id="0">
    <w:p w14:paraId="7C425D68" w14:textId="77777777" w:rsidR="001A194A" w:rsidRDefault="001A194A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282D194F" w:rsidR="00056BCD" w:rsidRDefault="00056BCD" w:rsidP="00056BCD">
    <w:pPr>
      <w:pStyle w:val="Header"/>
    </w:pPr>
    <w:r>
      <w:t xml:space="preserve">Oregon FFA </w:t>
    </w:r>
    <w:r>
      <w:tab/>
    </w:r>
    <w:r w:rsidR="00E9243F">
      <w:t>Machinery</w:t>
    </w:r>
    <w:r>
      <w:tab/>
    </w:r>
    <w:fldSimple w:instr=" STYLEREF  Title  \* MERGEFORMAT ">
      <w:r w:rsidR="00A5573D">
        <w:rPr>
          <w:noProof/>
        </w:rPr>
        <w:t>Equipment Study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F0194"/>
    <w:multiLevelType w:val="hybridMultilevel"/>
    <w:tmpl w:val="98687D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967D8"/>
    <w:multiLevelType w:val="hybridMultilevel"/>
    <w:tmpl w:val="222C4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123425"/>
    <w:multiLevelType w:val="hybridMultilevel"/>
    <w:tmpl w:val="49665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BC4C9E"/>
    <w:multiLevelType w:val="hybridMultilevel"/>
    <w:tmpl w:val="FF0E8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EBB3B48"/>
    <w:multiLevelType w:val="hybridMultilevel"/>
    <w:tmpl w:val="13B67D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7DE8"/>
    <w:multiLevelType w:val="hybridMultilevel"/>
    <w:tmpl w:val="62609A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E4694C"/>
    <w:multiLevelType w:val="hybridMultilevel"/>
    <w:tmpl w:val="6818F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3D5DBE"/>
    <w:multiLevelType w:val="hybridMultilevel"/>
    <w:tmpl w:val="0E2C2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531BA7"/>
    <w:multiLevelType w:val="hybridMultilevel"/>
    <w:tmpl w:val="E7C865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020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484F86"/>
    <w:multiLevelType w:val="hybridMultilevel"/>
    <w:tmpl w:val="211CA2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42"/>
  </w:num>
  <w:num w:numId="2" w16cid:durableId="532883076">
    <w:abstractNumId w:val="26"/>
  </w:num>
  <w:num w:numId="3" w16cid:durableId="1688143260">
    <w:abstractNumId w:val="18"/>
  </w:num>
  <w:num w:numId="4" w16cid:durableId="320041939">
    <w:abstractNumId w:val="16"/>
  </w:num>
  <w:num w:numId="5" w16cid:durableId="1238786984">
    <w:abstractNumId w:val="30"/>
  </w:num>
  <w:num w:numId="6" w16cid:durableId="1532037393">
    <w:abstractNumId w:val="35"/>
  </w:num>
  <w:num w:numId="7" w16cid:durableId="1269655105">
    <w:abstractNumId w:val="17"/>
  </w:num>
  <w:num w:numId="8" w16cid:durableId="1093161213">
    <w:abstractNumId w:val="39"/>
  </w:num>
  <w:num w:numId="9" w16cid:durableId="1867138649">
    <w:abstractNumId w:val="13"/>
  </w:num>
  <w:num w:numId="10" w16cid:durableId="1619291114">
    <w:abstractNumId w:val="4"/>
  </w:num>
  <w:num w:numId="11" w16cid:durableId="234248285">
    <w:abstractNumId w:val="19"/>
  </w:num>
  <w:num w:numId="12" w16cid:durableId="709308004">
    <w:abstractNumId w:val="36"/>
  </w:num>
  <w:num w:numId="13" w16cid:durableId="33119727">
    <w:abstractNumId w:val="43"/>
  </w:num>
  <w:num w:numId="14" w16cid:durableId="1983919531">
    <w:abstractNumId w:val="29"/>
  </w:num>
  <w:num w:numId="15" w16cid:durableId="170072787">
    <w:abstractNumId w:val="7"/>
  </w:num>
  <w:num w:numId="16" w16cid:durableId="1739546439">
    <w:abstractNumId w:val="6"/>
  </w:num>
  <w:num w:numId="17" w16cid:durableId="1109665833">
    <w:abstractNumId w:val="22"/>
  </w:num>
  <w:num w:numId="18" w16cid:durableId="980622018">
    <w:abstractNumId w:val="9"/>
  </w:num>
  <w:num w:numId="19" w16cid:durableId="720783968">
    <w:abstractNumId w:val="12"/>
  </w:num>
  <w:num w:numId="20" w16cid:durableId="2001038560">
    <w:abstractNumId w:val="20"/>
  </w:num>
  <w:num w:numId="21" w16cid:durableId="1115753626">
    <w:abstractNumId w:val="34"/>
  </w:num>
  <w:num w:numId="22" w16cid:durableId="1316565486">
    <w:abstractNumId w:val="15"/>
  </w:num>
  <w:num w:numId="23" w16cid:durableId="1283463573">
    <w:abstractNumId w:val="10"/>
  </w:num>
  <w:num w:numId="24" w16cid:durableId="1664889169">
    <w:abstractNumId w:val="28"/>
  </w:num>
  <w:num w:numId="25" w16cid:durableId="885221321">
    <w:abstractNumId w:val="5"/>
  </w:num>
  <w:num w:numId="26" w16cid:durableId="1894730958">
    <w:abstractNumId w:val="0"/>
  </w:num>
  <w:num w:numId="27" w16cid:durableId="280889971">
    <w:abstractNumId w:val="11"/>
  </w:num>
  <w:num w:numId="28" w16cid:durableId="1864631475">
    <w:abstractNumId w:val="24"/>
  </w:num>
  <w:num w:numId="29" w16cid:durableId="1719087050">
    <w:abstractNumId w:val="40"/>
  </w:num>
  <w:num w:numId="30" w16cid:durableId="818496982">
    <w:abstractNumId w:val="25"/>
  </w:num>
  <w:num w:numId="31" w16cid:durableId="510609942">
    <w:abstractNumId w:val="32"/>
  </w:num>
  <w:num w:numId="32" w16cid:durableId="15231073">
    <w:abstractNumId w:val="2"/>
  </w:num>
  <w:num w:numId="33" w16cid:durableId="391198485">
    <w:abstractNumId w:val="1"/>
  </w:num>
  <w:num w:numId="34" w16cid:durableId="1395202873">
    <w:abstractNumId w:val="41"/>
  </w:num>
  <w:num w:numId="35" w16cid:durableId="1110469193">
    <w:abstractNumId w:val="8"/>
  </w:num>
  <w:num w:numId="36" w16cid:durableId="1952394740">
    <w:abstractNumId w:val="14"/>
  </w:num>
  <w:num w:numId="37" w16cid:durableId="459302872">
    <w:abstractNumId w:val="38"/>
  </w:num>
  <w:num w:numId="38" w16cid:durableId="1739790561">
    <w:abstractNumId w:val="37"/>
  </w:num>
  <w:num w:numId="39" w16cid:durableId="112792437">
    <w:abstractNumId w:val="21"/>
  </w:num>
  <w:num w:numId="40" w16cid:durableId="845292482">
    <w:abstractNumId w:val="27"/>
  </w:num>
  <w:num w:numId="41" w16cid:durableId="227230958">
    <w:abstractNumId w:val="23"/>
  </w:num>
  <w:num w:numId="42" w16cid:durableId="380251750">
    <w:abstractNumId w:val="31"/>
  </w:num>
  <w:num w:numId="43" w16cid:durableId="167985478">
    <w:abstractNumId w:val="3"/>
  </w:num>
  <w:num w:numId="44" w16cid:durableId="57652308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64BE6"/>
    <w:rsid w:val="00082DDE"/>
    <w:rsid w:val="00095BE9"/>
    <w:rsid w:val="000E6131"/>
    <w:rsid w:val="00102AFC"/>
    <w:rsid w:val="00132629"/>
    <w:rsid w:val="00183F44"/>
    <w:rsid w:val="001A194A"/>
    <w:rsid w:val="00207B0D"/>
    <w:rsid w:val="00212093"/>
    <w:rsid w:val="00213D42"/>
    <w:rsid w:val="00240321"/>
    <w:rsid w:val="00266CF0"/>
    <w:rsid w:val="002A48D2"/>
    <w:rsid w:val="002E0F41"/>
    <w:rsid w:val="00382EC4"/>
    <w:rsid w:val="003965D7"/>
    <w:rsid w:val="003A273B"/>
    <w:rsid w:val="003C5B2F"/>
    <w:rsid w:val="003D08B5"/>
    <w:rsid w:val="00464C0D"/>
    <w:rsid w:val="005B549F"/>
    <w:rsid w:val="005D16B1"/>
    <w:rsid w:val="00636D60"/>
    <w:rsid w:val="00654ECF"/>
    <w:rsid w:val="00656E6A"/>
    <w:rsid w:val="00672761"/>
    <w:rsid w:val="006F5079"/>
    <w:rsid w:val="00726CDC"/>
    <w:rsid w:val="007A1A7A"/>
    <w:rsid w:val="00807F4B"/>
    <w:rsid w:val="00977AF9"/>
    <w:rsid w:val="00992739"/>
    <w:rsid w:val="00A143D2"/>
    <w:rsid w:val="00A50DC1"/>
    <w:rsid w:val="00A5573D"/>
    <w:rsid w:val="00A9258A"/>
    <w:rsid w:val="00B0734C"/>
    <w:rsid w:val="00B52E59"/>
    <w:rsid w:val="00C04B4B"/>
    <w:rsid w:val="00C512F2"/>
    <w:rsid w:val="00C61215"/>
    <w:rsid w:val="00C92568"/>
    <w:rsid w:val="00C94841"/>
    <w:rsid w:val="00CB404F"/>
    <w:rsid w:val="00CD71D0"/>
    <w:rsid w:val="00CE2A2C"/>
    <w:rsid w:val="00CF1F6C"/>
    <w:rsid w:val="00DC59D2"/>
    <w:rsid w:val="00E1758A"/>
    <w:rsid w:val="00E70329"/>
    <w:rsid w:val="00E75A06"/>
    <w:rsid w:val="00E9243F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0</TotalTime>
  <Pages>2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2022-09-06T20:13:00Z</dcterms:created>
  <dcterms:modified xsi:type="dcterms:W3CDTF">2022-09-06T20:13:00Z</dcterms:modified>
</cp:coreProperties>
</file>